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9D1" w:rsidRPr="00B1604C" w:rsidRDefault="009079D1" w:rsidP="000364A0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OBR-1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PONUDNIK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sz w:val="20"/>
          <w:szCs w:val="20"/>
        </w:rPr>
      </w:pPr>
    </w:p>
    <w:bookmarkStart w:id="0" w:name="_GoBack"/>
    <w:permStart w:id="432740463" w:edGrp="everyone"/>
    <w:p w:rsidR="009079D1" w:rsidRPr="00B1604C" w:rsidRDefault="009B2D1D" w:rsidP="009079D1">
      <w:pPr>
        <w:contextualSpacing/>
        <w:rPr>
          <w:rFonts w:asciiTheme="minorHAnsi" w:hAnsiTheme="minorHAnsi" w:cstheme="minorHAnsi"/>
          <w:sz w:val="20"/>
          <w:szCs w:val="20"/>
        </w:rPr>
      </w:pP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bookmarkEnd w:id="0"/>
      <w:permEnd w:id="432740463"/>
    </w:p>
    <w:p w:rsidR="009079D1" w:rsidRPr="00B1604C" w:rsidRDefault="009079D1" w:rsidP="009079D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93F3A" w:rsidRDefault="009079D1" w:rsidP="009079D1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604C">
        <w:rPr>
          <w:rFonts w:asciiTheme="minorHAnsi" w:hAnsiTheme="minorHAnsi" w:cstheme="minorHAnsi"/>
          <w:bCs/>
          <w:sz w:val="22"/>
          <w:szCs w:val="22"/>
        </w:rPr>
        <w:t>PONUDBA ZA</w:t>
      </w:r>
      <w:r w:rsidRPr="00B1604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9079D1" w:rsidRPr="00B1604C" w:rsidRDefault="00C17059" w:rsidP="002E6A77">
      <w:pPr>
        <w:contextualSpacing/>
        <w:jc w:val="center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PREUREDITEV PROSTORA ZA POSTAVITEV NOVE STREŽNIŠKE SOBE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1. PONUDNIK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PODATKI O PONUDNIKU IN PODIZVAJALCIH OZ. IZVAJALCIH V SKUPNEM NASTOPU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PONUDNIK OZ. POSLOVODEČI (v primeru skupnega nastopa):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4431"/>
      </w:tblGrid>
      <w:tr w:rsidR="009079D1" w:rsidRPr="00B1604C" w:rsidTr="009079D1">
        <w:trPr>
          <w:trHeight w:val="502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Naziv oz. popolna firma ponudnika</w:t>
            </w:r>
          </w:p>
        </w:tc>
        <w:permStart w:id="923614539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923614539"/>
          </w:p>
        </w:tc>
      </w:tr>
      <w:tr w:rsidR="009079D1" w:rsidRPr="00B1604C" w:rsidTr="009079D1">
        <w:trPr>
          <w:trHeight w:val="552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Sedež ponudnika</w:t>
            </w:r>
          </w:p>
        </w:tc>
        <w:permStart w:id="231159104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31159104"/>
          </w:p>
        </w:tc>
      </w:tr>
      <w:tr w:rsidR="009079D1" w:rsidRPr="00B1604C" w:rsidTr="009079D1">
        <w:trPr>
          <w:trHeight w:val="702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jc w:val="lef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Odgovorna/e oseba/e oziroma zakoniti zastopnik(i) (podpisnik(i) pogodbe)</w:t>
            </w:r>
          </w:p>
        </w:tc>
        <w:permStart w:id="1077163086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77163086"/>
          </w:p>
        </w:tc>
      </w:tr>
      <w:tr w:rsidR="009079D1" w:rsidRPr="00B1604C" w:rsidTr="009079D1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Kontaktna oseba</w:t>
            </w:r>
          </w:p>
        </w:tc>
        <w:permStart w:id="152915255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2915255"/>
          </w:p>
        </w:tc>
      </w:tr>
      <w:tr w:rsidR="009079D1" w:rsidRPr="00B1604C" w:rsidTr="009079D1">
        <w:trPr>
          <w:trHeight w:val="564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Telefon</w:t>
            </w:r>
          </w:p>
        </w:tc>
        <w:permStart w:id="1882476468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882476468"/>
          </w:p>
        </w:tc>
      </w:tr>
      <w:tr w:rsidR="009079D1" w:rsidRPr="00B1604C" w:rsidTr="009079D1">
        <w:trPr>
          <w:trHeight w:val="544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Telefax</w:t>
            </w:r>
          </w:p>
        </w:tc>
        <w:permStart w:id="195712939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95712939"/>
          </w:p>
        </w:tc>
      </w:tr>
      <w:tr w:rsidR="009079D1" w:rsidRPr="00B1604C" w:rsidTr="009079D1">
        <w:trPr>
          <w:trHeight w:val="56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Elektronski naslov</w:t>
            </w:r>
          </w:p>
        </w:tc>
        <w:permStart w:id="122171388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22171388"/>
          </w:p>
        </w:tc>
      </w:tr>
      <w:tr w:rsidR="009079D1" w:rsidRPr="00B1604C" w:rsidTr="009079D1">
        <w:trPr>
          <w:trHeight w:val="560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Številka transakcijskega računa ponudnika (IBAN)</w:t>
            </w:r>
          </w:p>
        </w:tc>
        <w:permStart w:id="613026163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13026163"/>
          </w:p>
        </w:tc>
      </w:tr>
      <w:tr w:rsidR="009079D1" w:rsidRPr="00B1604C" w:rsidTr="009079D1">
        <w:trPr>
          <w:trHeight w:val="540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Matična številka</w:t>
            </w:r>
          </w:p>
        </w:tc>
        <w:permStart w:id="777849793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777849793"/>
          </w:p>
        </w:tc>
      </w:tr>
      <w:tr w:rsidR="009079D1" w:rsidRPr="00B1604C" w:rsidTr="009079D1">
        <w:trPr>
          <w:trHeight w:val="57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Identifikacijska številka za DDV</w:t>
            </w:r>
          </w:p>
        </w:tc>
        <w:permStart w:id="641947737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41947737"/>
          </w:p>
        </w:tc>
      </w:tr>
      <w:tr w:rsidR="009079D1" w:rsidRPr="00B1604C" w:rsidTr="009079D1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Pristojni davčni urad</w:t>
            </w:r>
          </w:p>
        </w:tc>
        <w:permStart w:id="2044205337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044205337"/>
          </w:p>
        </w:tc>
      </w:tr>
    </w:tbl>
    <w:p w:rsidR="009079D1" w:rsidRPr="00B1604C" w:rsidRDefault="009079D1" w:rsidP="009079D1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>2. IZVEDBA JAVNEGA NAROČILA S PODIZVAJALCI: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To točko izpolnijo ponudniki v primeru, da bodo pri izvedbi javnega naročila sodelovali s podizvajalci. Hkrati pa ponudniki za vsakega podizvajalca izpolnijo tudi 1. točko tega obrazca.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7306"/>
      </w:tblGrid>
      <w:tr w:rsidR="009079D1" w:rsidRPr="00B1604C" w:rsidTr="009079D1">
        <w:tc>
          <w:tcPr>
            <w:tcW w:w="1668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618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podizvajalcev</w:t>
            </w:r>
          </w:p>
        </w:tc>
      </w:tr>
      <w:tr w:rsidR="009079D1" w:rsidRPr="00B1604C" w:rsidTr="009079D1">
        <w:trPr>
          <w:trHeight w:val="649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permStart w:id="760361117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760361117"/>
          </w:p>
        </w:tc>
      </w:tr>
      <w:tr w:rsidR="009079D1" w:rsidRPr="00B1604C" w:rsidTr="009079D1">
        <w:trPr>
          <w:trHeight w:val="617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permStart w:id="2014535986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014535986"/>
          </w:p>
        </w:tc>
      </w:tr>
      <w:tr w:rsidR="009079D1" w:rsidRPr="00B1604C" w:rsidTr="009079D1">
        <w:trPr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permStart w:id="1953315626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953315626"/>
          </w:p>
        </w:tc>
      </w:tr>
      <w:tr w:rsidR="009079D1" w:rsidRPr="00B1604C" w:rsidTr="009079D1">
        <w:trPr>
          <w:trHeight w:val="561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permStart w:id="1284462125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284462125"/>
          </w:p>
        </w:tc>
      </w:tr>
    </w:tbl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Ponudnik izpolni tabelo »Del izvedbe javnega naročila, ki ga bo izvedel podizvajalec« za vsakega podizvajalca tolikokrat, kolikor različnih delov izvedbe naročila bo posamezni podizvajalec izvedel.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Del izvedbe javnega naročila, ki ga bo izvedel podizvajalec: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5784"/>
      </w:tblGrid>
      <w:tr w:rsidR="009079D1" w:rsidRPr="00B1604C" w:rsidTr="009079D1">
        <w:trPr>
          <w:trHeight w:val="634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Skrajšana firma podizvajalca</w:t>
            </w:r>
          </w:p>
        </w:tc>
        <w:permStart w:id="760894954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760894954"/>
          </w:p>
        </w:tc>
      </w:tr>
      <w:tr w:rsidR="009079D1" w:rsidRPr="00B1604C" w:rsidTr="009079D1">
        <w:trPr>
          <w:trHeight w:val="558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Opis dela izvedbe naročila, ki ga bo izvedel podizvajalec</w:t>
            </w:r>
          </w:p>
        </w:tc>
        <w:permStart w:id="1310162687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310162687"/>
          </w:p>
        </w:tc>
      </w:tr>
      <w:tr w:rsidR="009079D1" w:rsidRPr="00B1604C" w:rsidTr="009079D1">
        <w:trPr>
          <w:trHeight w:val="566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Količina</w:t>
            </w:r>
          </w:p>
        </w:tc>
        <w:permStart w:id="1390682402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390682402"/>
          </w:p>
        </w:tc>
      </w:tr>
      <w:tr w:rsidR="009079D1" w:rsidRPr="00B1604C" w:rsidTr="009079D1">
        <w:trPr>
          <w:trHeight w:val="560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Vrednost</w:t>
            </w:r>
          </w:p>
        </w:tc>
        <w:permStart w:id="881149166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881149166"/>
          </w:p>
        </w:tc>
      </w:tr>
      <w:tr w:rsidR="009079D1" w:rsidRPr="00B1604C" w:rsidTr="009079D1">
        <w:trPr>
          <w:trHeight w:val="540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Kraj izvedbe</w:t>
            </w:r>
          </w:p>
        </w:tc>
        <w:permStart w:id="231046969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31046969"/>
          </w:p>
        </w:tc>
      </w:tr>
      <w:tr w:rsidR="009079D1" w:rsidRPr="00B1604C" w:rsidTr="009079D1">
        <w:trPr>
          <w:trHeight w:val="576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Rok izvedbe</w:t>
            </w:r>
          </w:p>
        </w:tc>
        <w:permStart w:id="804486997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804486997"/>
          </w:p>
        </w:tc>
      </w:tr>
    </w:tbl>
    <w:p w:rsidR="009079D1" w:rsidRPr="00B1604C" w:rsidRDefault="009079D1" w:rsidP="009079D1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3. IZVEDBA JAVNEGA NAROČILA V SKUPNI IZVEDBI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javno naročilo izvedli v skupni izvedbi. Hkrati pa vsak od soponudnikov izpolni tudi 1. točko tega obrazca.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7305"/>
      </w:tblGrid>
      <w:tr w:rsidR="009079D1" w:rsidRPr="00B1604C" w:rsidTr="009079D1">
        <w:tc>
          <w:tcPr>
            <w:tcW w:w="1614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305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soponudnikov</w:t>
            </w:r>
          </w:p>
        </w:tc>
      </w:tr>
      <w:tr w:rsidR="009079D1" w:rsidRPr="00B1604C" w:rsidTr="009079D1">
        <w:trPr>
          <w:trHeight w:val="50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permStart w:id="262096894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62096894"/>
          </w:p>
        </w:tc>
      </w:tr>
      <w:tr w:rsidR="009079D1" w:rsidRPr="00B1604C" w:rsidTr="009079D1">
        <w:trPr>
          <w:trHeight w:val="55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permStart w:id="1292239760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292239760"/>
          </w:p>
        </w:tc>
      </w:tr>
      <w:tr w:rsidR="009079D1" w:rsidRPr="00B1604C" w:rsidTr="009079D1">
        <w:trPr>
          <w:trHeight w:val="5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permStart w:id="438055519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438055519"/>
          </w:p>
        </w:tc>
      </w:tr>
      <w:tr w:rsidR="009079D1" w:rsidRPr="00B1604C" w:rsidTr="009079D1">
        <w:trPr>
          <w:trHeight w:val="55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permStart w:id="635921849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35921849"/>
          </w:p>
        </w:tc>
      </w:tr>
    </w:tbl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predstavniki vseh ponudnikov, ki so predložili skupno ponudbo.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Izjavljamo, da: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javno naročilo izvajali s strokovno usposobljenimi delavci oziroma kadrom in pri tem upoštevali vse zahteve varstva pri delu in delovne zakonodaje, veljavne na ozemlju RS;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se v celoti strinjamo in sprejemamo pogoje in ostale zahteve naročnika, navedene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v tej dokumentaciji v zvezi z oddajo javnega naročila, brez kakršnihkoli omejitev;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ob izdelavi ponudbe pregledali celotno dokumentacijo v zvezi z oddajo javnega naročila;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v celoti seznanjeni z obsegom in zahtevnostjo javnega naročila;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ne bomo imeli do naročnika kakršnegakoli odškodninskega zahtevka, če ne bomo izbrani za izvedbo javnega naročila;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podali samo resnične oziroma verodostojne izjave.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Kraj in datum:</w:t>
      </w:r>
      <w:r w:rsidR="00A93F3A">
        <w:rPr>
          <w:rFonts w:asciiTheme="minorHAnsi" w:hAnsiTheme="minorHAnsi" w:cstheme="minorHAnsi"/>
          <w:bCs/>
          <w:iCs/>
          <w:sz w:val="20"/>
          <w:szCs w:val="20"/>
        </w:rPr>
        <w:t xml:space="preserve"> ____________________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  <w:t>Žig in podpis ponudnika: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ind w:left="5040" w:firstLine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____________________________</w:t>
      </w:r>
    </w:p>
    <w:sectPr w:rsidR="009079D1" w:rsidRPr="00B1604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8C8" w:rsidRDefault="00A438C8" w:rsidP="00184F9B">
      <w:r>
        <w:separator/>
      </w:r>
    </w:p>
  </w:endnote>
  <w:endnote w:type="continuationSeparator" w:id="0">
    <w:p w:rsidR="00A438C8" w:rsidRDefault="00A438C8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panose1 w:val="00000000000000000000"/>
    <w:charset w:val="00"/>
    <w:family w:val="roman"/>
    <w:notTrueType/>
    <w:pitch w:val="default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0364A0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0364A0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A6BFF"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9200D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9200D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9200D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9200D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8C8" w:rsidRDefault="00A438C8" w:rsidP="00184F9B">
      <w:r>
        <w:separator/>
      </w:r>
    </w:p>
  </w:footnote>
  <w:footnote w:type="continuationSeparator" w:id="0">
    <w:p w:rsidR="00A438C8" w:rsidRDefault="00A438C8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0364A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HDdx/pOOECN9jK8WRGH87cgOkV9TrUR8oSE+I3wZh7sG6/qic+Wwtbp6RBpVrTvdR43yzxwS5PwyeSXrWnDRtA==" w:salt="yNo8qNHGOmOs3LCl9kuy5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321E"/>
    <w:rsid w:val="00005B11"/>
    <w:rsid w:val="00010237"/>
    <w:rsid w:val="0001454B"/>
    <w:rsid w:val="00016B52"/>
    <w:rsid w:val="0001740C"/>
    <w:rsid w:val="00020699"/>
    <w:rsid w:val="00020C66"/>
    <w:rsid w:val="000248EB"/>
    <w:rsid w:val="00026081"/>
    <w:rsid w:val="00027BDE"/>
    <w:rsid w:val="00031CEE"/>
    <w:rsid w:val="000364A0"/>
    <w:rsid w:val="00037A8C"/>
    <w:rsid w:val="00041D2D"/>
    <w:rsid w:val="000420F0"/>
    <w:rsid w:val="000430F0"/>
    <w:rsid w:val="00045929"/>
    <w:rsid w:val="000465A6"/>
    <w:rsid w:val="00046F05"/>
    <w:rsid w:val="000528ED"/>
    <w:rsid w:val="00061671"/>
    <w:rsid w:val="000620AB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014"/>
    <w:rsid w:val="00095446"/>
    <w:rsid w:val="00096860"/>
    <w:rsid w:val="000A7836"/>
    <w:rsid w:val="000A7EDE"/>
    <w:rsid w:val="000B0E07"/>
    <w:rsid w:val="000B1B28"/>
    <w:rsid w:val="000B32C9"/>
    <w:rsid w:val="000B41E9"/>
    <w:rsid w:val="000C059E"/>
    <w:rsid w:val="000C113A"/>
    <w:rsid w:val="000C1383"/>
    <w:rsid w:val="000C1BD5"/>
    <w:rsid w:val="000C1EDD"/>
    <w:rsid w:val="000C4919"/>
    <w:rsid w:val="000C4B3A"/>
    <w:rsid w:val="000C571E"/>
    <w:rsid w:val="000D008C"/>
    <w:rsid w:val="000D2C61"/>
    <w:rsid w:val="000D37E1"/>
    <w:rsid w:val="000D3C3F"/>
    <w:rsid w:val="000D3E31"/>
    <w:rsid w:val="000D5A30"/>
    <w:rsid w:val="000D708A"/>
    <w:rsid w:val="000D77F4"/>
    <w:rsid w:val="000E109E"/>
    <w:rsid w:val="000E3438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0DEC"/>
    <w:rsid w:val="00131964"/>
    <w:rsid w:val="001331FA"/>
    <w:rsid w:val="00141DA3"/>
    <w:rsid w:val="00143FC5"/>
    <w:rsid w:val="0015003B"/>
    <w:rsid w:val="00152C76"/>
    <w:rsid w:val="00153FD7"/>
    <w:rsid w:val="00156833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3275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51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B77B8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4118"/>
    <w:rsid w:val="00307D4D"/>
    <w:rsid w:val="003105E4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39D7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1B51"/>
    <w:rsid w:val="004A5256"/>
    <w:rsid w:val="004A689B"/>
    <w:rsid w:val="004B0255"/>
    <w:rsid w:val="004B3139"/>
    <w:rsid w:val="004C5F6A"/>
    <w:rsid w:val="004C7847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31CC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28F"/>
    <w:rsid w:val="00534696"/>
    <w:rsid w:val="005348FC"/>
    <w:rsid w:val="0053740E"/>
    <w:rsid w:val="00537F77"/>
    <w:rsid w:val="00541732"/>
    <w:rsid w:val="00542853"/>
    <w:rsid w:val="00544287"/>
    <w:rsid w:val="00547849"/>
    <w:rsid w:val="00552A4A"/>
    <w:rsid w:val="00552ED5"/>
    <w:rsid w:val="00553423"/>
    <w:rsid w:val="00554E64"/>
    <w:rsid w:val="0056126B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1564"/>
    <w:rsid w:val="005A2D46"/>
    <w:rsid w:val="005A317E"/>
    <w:rsid w:val="005A6830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E79D4"/>
    <w:rsid w:val="005F16CF"/>
    <w:rsid w:val="005F64BC"/>
    <w:rsid w:val="005F708C"/>
    <w:rsid w:val="005F7222"/>
    <w:rsid w:val="00602BFA"/>
    <w:rsid w:val="006040B6"/>
    <w:rsid w:val="00604525"/>
    <w:rsid w:val="00607457"/>
    <w:rsid w:val="006129BD"/>
    <w:rsid w:val="0061464A"/>
    <w:rsid w:val="006161D3"/>
    <w:rsid w:val="00617F42"/>
    <w:rsid w:val="0062184E"/>
    <w:rsid w:val="006230C1"/>
    <w:rsid w:val="00626A23"/>
    <w:rsid w:val="00632D38"/>
    <w:rsid w:val="006338ED"/>
    <w:rsid w:val="00634B0A"/>
    <w:rsid w:val="0064659C"/>
    <w:rsid w:val="006470BC"/>
    <w:rsid w:val="00652F7C"/>
    <w:rsid w:val="00653B91"/>
    <w:rsid w:val="00654786"/>
    <w:rsid w:val="00655B10"/>
    <w:rsid w:val="00655E8B"/>
    <w:rsid w:val="00657CCC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6F7084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549C"/>
    <w:rsid w:val="00751960"/>
    <w:rsid w:val="00752238"/>
    <w:rsid w:val="00754C63"/>
    <w:rsid w:val="00756EC6"/>
    <w:rsid w:val="00757885"/>
    <w:rsid w:val="00762943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8000F"/>
    <w:rsid w:val="0088016C"/>
    <w:rsid w:val="00881DAC"/>
    <w:rsid w:val="00884703"/>
    <w:rsid w:val="00884D86"/>
    <w:rsid w:val="008856B7"/>
    <w:rsid w:val="008925E7"/>
    <w:rsid w:val="008A4AF9"/>
    <w:rsid w:val="008B0332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35DF"/>
    <w:rsid w:val="0091505A"/>
    <w:rsid w:val="009160B9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460FF"/>
    <w:rsid w:val="0095184B"/>
    <w:rsid w:val="009524FA"/>
    <w:rsid w:val="0095460C"/>
    <w:rsid w:val="00954732"/>
    <w:rsid w:val="00954B8F"/>
    <w:rsid w:val="009561DD"/>
    <w:rsid w:val="00957346"/>
    <w:rsid w:val="0096153F"/>
    <w:rsid w:val="00970892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8C8"/>
    <w:rsid w:val="00A43BEA"/>
    <w:rsid w:val="00A5024C"/>
    <w:rsid w:val="00A50985"/>
    <w:rsid w:val="00A515C9"/>
    <w:rsid w:val="00A5191A"/>
    <w:rsid w:val="00A575A1"/>
    <w:rsid w:val="00A6193E"/>
    <w:rsid w:val="00A61E47"/>
    <w:rsid w:val="00A65639"/>
    <w:rsid w:val="00A664A4"/>
    <w:rsid w:val="00A703BC"/>
    <w:rsid w:val="00A7269D"/>
    <w:rsid w:val="00A91231"/>
    <w:rsid w:val="00A912D2"/>
    <w:rsid w:val="00A93F3A"/>
    <w:rsid w:val="00A95D36"/>
    <w:rsid w:val="00A9670D"/>
    <w:rsid w:val="00A96C67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5422"/>
    <w:rsid w:val="00B66C1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200D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68A1"/>
    <w:rsid w:val="00BE70EF"/>
    <w:rsid w:val="00C018E1"/>
    <w:rsid w:val="00C02354"/>
    <w:rsid w:val="00C02E4D"/>
    <w:rsid w:val="00C02E91"/>
    <w:rsid w:val="00C03F2A"/>
    <w:rsid w:val="00C06A83"/>
    <w:rsid w:val="00C15A5C"/>
    <w:rsid w:val="00C17059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46C"/>
    <w:rsid w:val="00C5388F"/>
    <w:rsid w:val="00C55769"/>
    <w:rsid w:val="00C6077A"/>
    <w:rsid w:val="00C658F6"/>
    <w:rsid w:val="00C72395"/>
    <w:rsid w:val="00C74092"/>
    <w:rsid w:val="00C75608"/>
    <w:rsid w:val="00C76FCA"/>
    <w:rsid w:val="00C80331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130F4"/>
    <w:rsid w:val="00D14BA2"/>
    <w:rsid w:val="00D23B42"/>
    <w:rsid w:val="00D26294"/>
    <w:rsid w:val="00D276C2"/>
    <w:rsid w:val="00D3352A"/>
    <w:rsid w:val="00D450EF"/>
    <w:rsid w:val="00D47119"/>
    <w:rsid w:val="00D512DB"/>
    <w:rsid w:val="00D53786"/>
    <w:rsid w:val="00D5538C"/>
    <w:rsid w:val="00D55771"/>
    <w:rsid w:val="00D56DCB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6BFF"/>
    <w:rsid w:val="00DA7D30"/>
    <w:rsid w:val="00DB1875"/>
    <w:rsid w:val="00DB4488"/>
    <w:rsid w:val="00DB4D6E"/>
    <w:rsid w:val="00DC0361"/>
    <w:rsid w:val="00DC3218"/>
    <w:rsid w:val="00DC3EB1"/>
    <w:rsid w:val="00DC463A"/>
    <w:rsid w:val="00DD70B3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5898"/>
    <w:rsid w:val="00E9652B"/>
    <w:rsid w:val="00E97F0C"/>
    <w:rsid w:val="00EA3B49"/>
    <w:rsid w:val="00EA57F7"/>
    <w:rsid w:val="00EA6108"/>
    <w:rsid w:val="00EA6B31"/>
    <w:rsid w:val="00EB554E"/>
    <w:rsid w:val="00EC1D76"/>
    <w:rsid w:val="00EC3D8D"/>
    <w:rsid w:val="00EC3DA8"/>
    <w:rsid w:val="00EC6080"/>
    <w:rsid w:val="00EC6765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134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3724C-5703-4399-AD54-8A1738A90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</Template>
  <TotalTime>8</TotalTime>
  <Pages>3</Pages>
  <Words>469</Words>
  <Characters>2674</Characters>
  <Application>Microsoft Office Word</Application>
  <DocSecurity>8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19</cp:revision>
  <cp:lastPrinted>2018-04-25T10:53:00Z</cp:lastPrinted>
  <dcterms:created xsi:type="dcterms:W3CDTF">2018-09-13T09:41:00Z</dcterms:created>
  <dcterms:modified xsi:type="dcterms:W3CDTF">2021-02-16T10:09:00Z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